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6F81B" w14:textId="0BBAC6F1" w:rsidR="006B2F86" w:rsidRDefault="004D6A9D" w:rsidP="00E71FC3">
      <w:pPr>
        <w:pStyle w:val="NoSpacing"/>
      </w:pPr>
      <w:r>
        <w:rPr>
          <w:u w:val="single"/>
        </w:rPr>
        <w:t>John LATOMER</w:t>
      </w:r>
      <w:r>
        <w:t xml:space="preserve">   </w:t>
      </w:r>
      <w:proofErr w:type="gramStart"/>
      <w:r>
        <w:t xml:space="preserve">   (</w:t>
      </w:r>
      <w:proofErr w:type="gramEnd"/>
      <w:r>
        <w:t>d.1505-6)</w:t>
      </w:r>
    </w:p>
    <w:p w14:paraId="176ECACB" w14:textId="7575D8A6" w:rsidR="004D6A9D" w:rsidRDefault="004D6A9D" w:rsidP="00E71FC3">
      <w:pPr>
        <w:pStyle w:val="NoSpacing"/>
      </w:pPr>
      <w:r>
        <w:t>Rector of Epworth, Lincolnshire.</w:t>
      </w:r>
    </w:p>
    <w:p w14:paraId="45054EB1" w14:textId="77A8B5D6" w:rsidR="004D6A9D" w:rsidRDefault="004D6A9D" w:rsidP="00E71FC3">
      <w:pPr>
        <w:pStyle w:val="NoSpacing"/>
      </w:pPr>
    </w:p>
    <w:p w14:paraId="1E54D545" w14:textId="37867BBA" w:rsidR="004D6A9D" w:rsidRDefault="004D6A9D" w:rsidP="00E71FC3">
      <w:pPr>
        <w:pStyle w:val="NoSpacing"/>
      </w:pPr>
    </w:p>
    <w:p w14:paraId="3D45693C" w14:textId="405601D0" w:rsidR="004D6A9D" w:rsidRDefault="004D6A9D" w:rsidP="00E71FC3">
      <w:pPr>
        <w:pStyle w:val="NoSpacing"/>
      </w:pPr>
      <w:r>
        <w:t xml:space="preserve">  5 Jul.1505</w:t>
      </w:r>
      <w:r>
        <w:tab/>
        <w:t>He made his Will.   (W.Y.R. p.102)</w:t>
      </w:r>
    </w:p>
    <w:p w14:paraId="3E905810" w14:textId="44DC2925" w:rsidR="004D6A9D" w:rsidRDefault="004D6A9D" w:rsidP="00E71FC3">
      <w:pPr>
        <w:pStyle w:val="NoSpacing"/>
      </w:pPr>
      <w:r>
        <w:t>21 Oct.1506</w:t>
      </w:r>
      <w:r>
        <w:tab/>
        <w:t>Probate of his Will.   (ibid.)</w:t>
      </w:r>
    </w:p>
    <w:p w14:paraId="4D235CCA" w14:textId="60AB7DE2" w:rsidR="004D6A9D" w:rsidRDefault="004D6A9D" w:rsidP="00E71FC3">
      <w:pPr>
        <w:pStyle w:val="NoSpacing"/>
      </w:pPr>
    </w:p>
    <w:p w14:paraId="2E093266" w14:textId="31DF5117" w:rsidR="004D6A9D" w:rsidRDefault="004D6A9D" w:rsidP="00E71FC3">
      <w:pPr>
        <w:pStyle w:val="NoSpacing"/>
      </w:pPr>
    </w:p>
    <w:p w14:paraId="5F36B79F" w14:textId="77777777" w:rsidR="004D6A9D" w:rsidRPr="004D6A9D" w:rsidRDefault="004D6A9D" w:rsidP="00E71FC3">
      <w:pPr>
        <w:pStyle w:val="NoSpacing"/>
      </w:pPr>
      <w:bookmarkStart w:id="0" w:name="_GoBack"/>
      <w:bookmarkEnd w:id="0"/>
    </w:p>
    <w:sectPr w:rsidR="004D6A9D" w:rsidRPr="004D6A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DC58D" w14:textId="77777777" w:rsidR="004D6A9D" w:rsidRDefault="004D6A9D" w:rsidP="00E71FC3">
      <w:pPr>
        <w:spacing w:after="0" w:line="240" w:lineRule="auto"/>
      </w:pPr>
      <w:r>
        <w:separator/>
      </w:r>
    </w:p>
  </w:endnote>
  <w:endnote w:type="continuationSeparator" w:id="0">
    <w:p w14:paraId="7DD86248" w14:textId="77777777" w:rsidR="004D6A9D" w:rsidRDefault="004D6A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2230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9C928" w14:textId="77777777" w:rsidR="004D6A9D" w:rsidRDefault="004D6A9D" w:rsidP="00E71FC3">
      <w:pPr>
        <w:spacing w:after="0" w:line="240" w:lineRule="auto"/>
      </w:pPr>
      <w:r>
        <w:separator/>
      </w:r>
    </w:p>
  </w:footnote>
  <w:footnote w:type="continuationSeparator" w:id="0">
    <w:p w14:paraId="114C6ACA" w14:textId="77777777" w:rsidR="004D6A9D" w:rsidRDefault="004D6A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A9D"/>
    <w:rsid w:val="001A7C09"/>
    <w:rsid w:val="004D6A9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77082"/>
  <w15:chartTrackingRefBased/>
  <w15:docId w15:val="{29FD47BC-A043-4718-B85F-11DB2947F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2019-06-26T20:45:00Z</dcterms:created>
  <dcterms:modified xsi:type="dcterms:W3CDTF">2019-06-26T20:51:00Z</dcterms:modified>
</cp:coreProperties>
</file>